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57B11" w:rsidP="00657B11" w:rsidRDefault="00657B11" w14:paraId="3fdc2f7" w14:textId="3fdc2f7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="00657B11" w:rsidP="00657B11" w:rsidRDefault="00760B44">
      <w:pPr>
        <w:jc w:val="center"/>
        <w:rPr>
          <w:bCs/>
        </w:rPr>
      </w:pPr>
      <w:r>
        <w:rPr>
          <w:bCs/>
        </w:rPr>
        <w:t>16</w:t>
      </w:r>
      <w:r w:rsidR="005347BE">
        <w:rPr>
          <w:bCs/>
        </w:rPr>
        <w:t xml:space="preserve">. </w:t>
      </w:r>
      <w:r>
        <w:rPr>
          <w:bCs/>
        </w:rPr>
        <w:t>siječnja 2020</w:t>
      </w:r>
      <w:r w:rsidR="00C72B43">
        <w:rPr>
          <w:bCs/>
        </w:rPr>
        <w:t>.</w:t>
      </w:r>
    </w:p>
    <w:p w:rsidRPr="006D773C" w:rsidR="00657B11" w:rsidP="00657B11" w:rsidRDefault="00657B11">
      <w:pPr>
        <w:jc w:val="center"/>
        <w:rPr>
          <w:bCs/>
        </w:rPr>
      </w:pPr>
    </w:p>
    <w:p w:rsidR="00657B11" w:rsidP="00657B11" w:rsidRDefault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B2474F">
        <w:rPr>
          <w:lang w:eastAsia="en-US"/>
        </w:rPr>
        <w:t>PLASTIKA j.</w:t>
      </w:r>
      <w:r w:rsidRPr="00E7460D" w:rsidR="00B2474F">
        <w:rPr>
          <w:lang w:eastAsia="en-US"/>
        </w:rPr>
        <w:t xml:space="preserve">d.o.o., </w:t>
      </w:r>
      <w:r w:rsidR="00B2474F">
        <w:rPr>
          <w:lang w:eastAsia="en-US"/>
        </w:rPr>
        <w:t>Kistanje</w:t>
      </w:r>
      <w:r w:rsidRPr="00E7460D" w:rsidR="00B2474F">
        <w:rPr>
          <w:lang w:eastAsia="en-US"/>
        </w:rPr>
        <w:t xml:space="preserve">, </w:t>
      </w:r>
      <w:r w:rsidR="00B2474F">
        <w:rPr>
          <w:lang w:eastAsia="en-US"/>
        </w:rPr>
        <w:t>Kistanje Selo 1</w:t>
      </w:r>
      <w:r w:rsidRPr="00E7460D" w:rsidR="00B2474F">
        <w:rPr>
          <w:lang w:eastAsia="en-US"/>
        </w:rPr>
        <w:t xml:space="preserve">, OIB: </w:t>
      </w:r>
      <w:r w:rsidR="00B2474F">
        <w:rPr>
          <w:lang w:eastAsia="en-US"/>
        </w:rPr>
        <w:t>20629398138</w:t>
      </w:r>
      <w:r w:rsidR="003730D3">
        <w:t xml:space="preserve">, </w:t>
      </w:r>
    </w:p>
    <w:p w:rsidRPr="006D773C" w:rsidR="003730D3" w:rsidP="00657B11" w:rsidRDefault="003730D3">
      <w:pPr>
        <w:jc w:val="both"/>
      </w:pPr>
    </w:p>
    <w:p w:rsidRPr="006D773C" w:rsidR="00657B11" w:rsidP="00657B11" w:rsidRDefault="00657B11">
      <w:pPr>
        <w:jc w:val="both"/>
      </w:pPr>
      <w:r w:rsidRPr="006D773C">
        <w:t>OD SUDA NAZOČNI:</w:t>
      </w:r>
    </w:p>
    <w:p w:rsidRPr="006D773C" w:rsidR="00657B11" w:rsidP="00657B11" w:rsidRDefault="00657B11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Pr="006D773C" w:rsidR="00657B11" w:rsidP="00657B11" w:rsidRDefault="00020692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6D773C" w:rsidR="00657B11">
        <w:t>, zapisničar</w:t>
      </w:r>
    </w:p>
    <w:p w:rsidRPr="006D773C" w:rsidR="00657B11" w:rsidP="00657B11" w:rsidRDefault="00657B11">
      <w:pPr>
        <w:jc w:val="both"/>
      </w:pPr>
    </w:p>
    <w:p w:rsidRPr="006D773C" w:rsidR="00657B11" w:rsidP="00657B11" w:rsidRDefault="00657B11">
      <w:pPr>
        <w:jc w:val="center"/>
      </w:pPr>
      <w:r w:rsidRPr="006D773C">
        <w:t xml:space="preserve">Početak u </w:t>
      </w:r>
      <w:r w:rsidR="00B2474F">
        <w:t>9</w:t>
      </w:r>
      <w:r w:rsidR="0095400C">
        <w:t>,</w:t>
      </w:r>
      <w:r w:rsidR="00B2474F">
        <w:t>45</w:t>
      </w:r>
      <w:r>
        <w:t xml:space="preserve"> </w:t>
      </w:r>
      <w:r w:rsidRPr="006D773C">
        <w:t>sati.</w:t>
      </w:r>
    </w:p>
    <w:p w:rsidRPr="006D773C" w:rsidR="00657B11" w:rsidP="00657B11" w:rsidRDefault="00657B11">
      <w:pPr>
        <w:tabs>
          <w:tab w:val="left" w:pos="930"/>
        </w:tabs>
        <w:jc w:val="both"/>
      </w:pPr>
    </w:p>
    <w:p w:rsidRPr="001520A9" w:rsidR="001520A9" w:rsidP="001520A9" w:rsidRDefault="000A03F1">
      <w:pPr>
        <w:jc w:val="both"/>
      </w:pPr>
      <w:r>
        <w:t>Utvrđuje se da je nazoč</w:t>
      </w:r>
      <w:r w:rsidR="00530BE7">
        <w:t>an</w:t>
      </w:r>
      <w:r w:rsidRPr="001520A9" w:rsidR="001520A9">
        <w:t xml:space="preserve"> </w:t>
      </w:r>
      <w:r w:rsidR="00760B44">
        <w:t xml:space="preserve">Ante </w:t>
      </w:r>
      <w:proofErr w:type="spellStart"/>
      <w:r w:rsidR="00760B44">
        <w:t>Vukašina</w:t>
      </w:r>
      <w:proofErr w:type="spellEnd"/>
      <w:r w:rsidRPr="001520A9" w:rsidR="001520A9">
        <w:t>, stečajn</w:t>
      </w:r>
      <w:r w:rsidR="00530BE7">
        <w:t>i</w:t>
      </w:r>
      <w:r w:rsidRPr="001520A9" w:rsidR="001520A9">
        <w:t xml:space="preserve"> upravitelj.</w:t>
      </w:r>
    </w:p>
    <w:p w:rsidRPr="001520A9" w:rsidR="001520A9" w:rsidP="001520A9" w:rsidRDefault="001520A9">
      <w:pPr>
        <w:jc w:val="both"/>
      </w:pPr>
    </w:p>
    <w:p w:rsidR="00DC6BA5" w:rsidP="00DC6BA5" w:rsidRDefault="00DC6BA5">
      <w:pPr>
        <w:ind w:left="360" w:hanging="360"/>
        <w:jc w:val="both"/>
      </w:pPr>
      <w:r w:rsidRPr="00C54F05">
        <w:t>Nazočni od vjerovnika:</w:t>
      </w:r>
      <w:r>
        <w:t xml:space="preserve"> nitko</w:t>
      </w:r>
    </w:p>
    <w:p w:rsidR="00DC6BA5" w:rsidP="00DC6BA5" w:rsidRDefault="00DC6BA5">
      <w:pPr>
        <w:ind w:left="360" w:hanging="360"/>
        <w:jc w:val="both"/>
      </w:pPr>
    </w:p>
    <w:p w:rsidR="00DC6BA5" w:rsidP="00DC6BA5" w:rsidRDefault="00DC6BA5">
      <w:pPr>
        <w:jc w:val="both"/>
      </w:pPr>
      <w:r>
        <w:t xml:space="preserve">Za ranijeg </w:t>
      </w:r>
      <w:proofErr w:type="spellStart"/>
      <w:r>
        <w:t>zz</w:t>
      </w:r>
      <w:proofErr w:type="spellEnd"/>
      <w:r>
        <w:t xml:space="preserve"> dužnika po punomoći Antun </w:t>
      </w:r>
      <w:proofErr w:type="spellStart"/>
      <w:r>
        <w:t>Golomejić</w:t>
      </w:r>
      <w:proofErr w:type="spellEnd"/>
      <w:r>
        <w:t>, otac, identitet utvrđen uvidom u osobnu iskaznicu</w:t>
      </w:r>
    </w:p>
    <w:p w:rsidR="00DC6BA5" w:rsidP="00DC6BA5" w:rsidRDefault="00DC6BA5">
      <w:pPr>
        <w:jc w:val="both"/>
      </w:pPr>
    </w:p>
    <w:p w:rsidR="001502FB" w:rsidP="00DC6BA5" w:rsidRDefault="00DC6BA5">
      <w:pPr>
        <w:jc w:val="both"/>
      </w:pPr>
      <w:r>
        <w:t xml:space="preserve">Ivan </w:t>
      </w:r>
      <w:proofErr w:type="spellStart"/>
      <w:r>
        <w:t>Morosavljević</w:t>
      </w:r>
      <w:proofErr w:type="spellEnd"/>
      <w:r>
        <w:t xml:space="preserve"> iz Murtera, stečajni upravitelj sa B liste</w:t>
      </w:r>
    </w:p>
    <w:p w:rsidR="001502FB" w:rsidP="001520A9" w:rsidRDefault="001502FB">
      <w:pPr>
        <w:jc w:val="both"/>
      </w:pPr>
    </w:p>
    <w:p w:rsidR="008A2F23" w:rsidP="001520A9" w:rsidRDefault="008A2F23">
      <w:pPr>
        <w:jc w:val="both"/>
      </w:pPr>
      <w:r>
        <w:t xml:space="preserve">Sutkinja utvrđuje da </w:t>
      </w:r>
      <w:r w:rsidR="00DC6BA5">
        <w:t>nema uvjeta za održavanje izvještajnog ročišta obzirom da niti jedan od vjerovnika nije pristupio ročištu.</w:t>
      </w:r>
    </w:p>
    <w:p w:rsidR="00DC6BA5" w:rsidP="001520A9" w:rsidRDefault="00DC6BA5">
      <w:pPr>
        <w:jc w:val="both"/>
      </w:pPr>
    </w:p>
    <w:p w:rsidR="00DC6BA5" w:rsidP="001520A9" w:rsidRDefault="00DC6BA5">
      <w:pPr>
        <w:jc w:val="both"/>
      </w:pPr>
      <w:r>
        <w:t>Stečajni upravitelj navodi da nema uvjeta za nastavak poslovanja i smatra da opremu sa lista 11 njegovog izvješća i vozila treba čim prije unovčiti.</w:t>
      </w:r>
    </w:p>
    <w:p w:rsidR="008A2F23" w:rsidP="001520A9" w:rsidRDefault="008A2F23">
      <w:pPr>
        <w:jc w:val="both"/>
      </w:pPr>
    </w:p>
    <w:p w:rsidR="00DC6BA5" w:rsidP="00B71E0E" w:rsidRDefault="00DC6BA5">
      <w:pPr>
        <w:tabs>
          <w:tab w:val="left" w:pos="0"/>
          <w:tab w:val="left" w:pos="360"/>
        </w:tabs>
      </w:pPr>
      <w:r>
        <w:t>Sud donosi</w:t>
      </w:r>
    </w:p>
    <w:p w:rsidR="00DC6BA5" w:rsidP="00B71E0E" w:rsidRDefault="00DC6BA5">
      <w:pPr>
        <w:tabs>
          <w:tab w:val="left" w:pos="0"/>
          <w:tab w:val="left" w:pos="360"/>
        </w:tabs>
      </w:pPr>
    </w:p>
    <w:p w:rsidR="00DC6BA5" w:rsidP="00DC6BA5" w:rsidRDefault="00DC6BA5">
      <w:pPr>
        <w:tabs>
          <w:tab w:val="left" w:pos="0"/>
          <w:tab w:val="left" w:pos="360"/>
        </w:tabs>
        <w:jc w:val="center"/>
      </w:pPr>
      <w:r>
        <w:t>r j e š e nj e</w:t>
      </w:r>
    </w:p>
    <w:p w:rsidR="00DC6BA5" w:rsidP="00B71E0E" w:rsidRDefault="00DC6BA5">
      <w:pPr>
        <w:tabs>
          <w:tab w:val="left" w:pos="0"/>
          <w:tab w:val="left" w:pos="360"/>
        </w:tabs>
      </w:pPr>
    </w:p>
    <w:p w:rsidR="00DC6BA5" w:rsidP="00B71E0E" w:rsidRDefault="00DC6BA5">
      <w:pPr>
        <w:tabs>
          <w:tab w:val="left" w:pos="0"/>
          <w:tab w:val="left" w:pos="360"/>
        </w:tabs>
      </w:pPr>
      <w:r>
        <w:t>ročište se neće održati, iduće će se zakazati naknadno pisanim putem.</w:t>
      </w:r>
    </w:p>
    <w:p w:rsidR="00DC6BA5" w:rsidP="00B71E0E" w:rsidRDefault="00DC6BA5">
      <w:pPr>
        <w:tabs>
          <w:tab w:val="left" w:pos="0"/>
          <w:tab w:val="left" w:pos="360"/>
        </w:tabs>
      </w:pPr>
    </w:p>
    <w:p w:rsidRPr="006D773C" w:rsidR="00B71E0E" w:rsidP="00B71E0E" w:rsidRDefault="00B71E0E">
      <w:pPr>
        <w:tabs>
          <w:tab w:val="left" w:pos="0"/>
          <w:tab w:val="left" w:pos="360"/>
        </w:tabs>
      </w:pPr>
      <w:r w:rsidRPr="006D773C">
        <w:t xml:space="preserve">Dovršeno u </w:t>
      </w:r>
      <w:r w:rsidR="00DC6BA5">
        <w:t>9,50</w:t>
      </w:r>
      <w:r>
        <w:t xml:space="preserve"> </w:t>
      </w:r>
      <w:r w:rsidRPr="006D773C">
        <w:t>sati.</w:t>
      </w: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</w:p>
    <w:p w:rsidR="00B71E0E" w:rsidP="00B71E0E" w:rsidRDefault="00B71E0E">
      <w:pPr>
        <w:tabs>
          <w:tab w:val="left" w:pos="0"/>
          <w:tab w:val="left" w:pos="360"/>
        </w:tabs>
        <w:jc w:val="both"/>
      </w:pPr>
    </w:p>
    <w:p w:rsidR="00B71E0E" w:rsidP="00B71E0E" w:rsidRDefault="00B71E0E">
      <w:pPr>
        <w:tabs>
          <w:tab w:val="left" w:pos="0"/>
          <w:tab w:val="left" w:pos="360"/>
        </w:tabs>
        <w:jc w:val="both"/>
      </w:pPr>
      <w:r w:rsidRPr="006D773C">
        <w:t>VJEROVNICI</w:t>
      </w:r>
    </w:p>
    <w:p w:rsidR="00DB052E" w:rsidP="00B71E0E" w:rsidRDefault="00DB052E">
      <w:pPr>
        <w:tabs>
          <w:tab w:val="left" w:pos="960"/>
        </w:tabs>
        <w:jc w:val="both"/>
      </w:pPr>
    </w:p>
    <w:sectPr w:rsidR="00DB052E" w:rsidSect="00882B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F86817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F86817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F86817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F8681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BA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773C" w:rsidR="001B6783" w:rsidP="00020988" w:rsidRDefault="00657B11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760B44">
      <w:rPr>
        <w:bCs/>
      </w:rPr>
      <w:t>156</w:t>
    </w:r>
    <w:r w:rsidR="000C28EF">
      <w:rPr>
        <w:bCs/>
      </w:rPr>
      <w:t>/</w:t>
    </w:r>
    <w:r w:rsidR="005347BE">
      <w:rPr>
        <w:bCs/>
      </w:rPr>
      <w:t>20</w:t>
    </w:r>
    <w:r w:rsidR="00B71E0E">
      <w:rPr>
        <w:bCs/>
      </w:rPr>
      <w:t>1</w:t>
    </w:r>
    <w:r w:rsidR="00FE707A">
      <w:rPr>
        <w:bCs/>
      </w:rPr>
      <w:t>9</w:t>
    </w:r>
    <w:r w:rsidR="000C28EF">
      <w:rPr>
        <w:bCs/>
      </w:rPr>
      <w:t>-</w:t>
    </w:r>
    <w:r w:rsidR="00760B44">
      <w:rPr>
        <w:bCs/>
      </w:rPr>
      <w:t>17</w:t>
    </w:r>
  </w:p>
  <w:p w:rsidR="001B6783" w:rsidP="00D154FA" w:rsidRDefault="00F86817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57B11" w:rsidP="00657B11" w:rsidRDefault="00657B11">
    <w:pPr>
      <w:pStyle w:val="Zaglavlje"/>
      <w:jc w:val="right"/>
    </w:pPr>
    <w:r>
      <w:t>1St-</w:t>
    </w:r>
    <w:r w:rsidR="00760B44">
      <w:t>156</w:t>
    </w:r>
    <w:r w:rsidR="007038D3">
      <w:t>/</w:t>
    </w:r>
    <w:r w:rsidR="005347BE">
      <w:t>20</w:t>
    </w:r>
    <w:r w:rsidR="007038D3">
      <w:t>1</w:t>
    </w:r>
    <w:r w:rsidR="00FE707A">
      <w:t>9</w:t>
    </w:r>
    <w:r w:rsidR="007038D3">
      <w:t>-</w:t>
    </w:r>
    <w:r w:rsidR="00760B44">
      <w:t>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54CC2"/>
    <w:rsid w:val="00063729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761B0"/>
    <w:rsid w:val="001806A7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3F57C0"/>
    <w:rsid w:val="00401F7E"/>
    <w:rsid w:val="00412A24"/>
    <w:rsid w:val="004202A7"/>
    <w:rsid w:val="0042042A"/>
    <w:rsid w:val="00437B7A"/>
    <w:rsid w:val="00440511"/>
    <w:rsid w:val="00484DE2"/>
    <w:rsid w:val="00485D76"/>
    <w:rsid w:val="004A5C03"/>
    <w:rsid w:val="004A6F48"/>
    <w:rsid w:val="004D6AEE"/>
    <w:rsid w:val="00510CE0"/>
    <w:rsid w:val="00530BE7"/>
    <w:rsid w:val="005347BE"/>
    <w:rsid w:val="0054161A"/>
    <w:rsid w:val="0054198B"/>
    <w:rsid w:val="00555878"/>
    <w:rsid w:val="00555E60"/>
    <w:rsid w:val="00594A8B"/>
    <w:rsid w:val="005D07B7"/>
    <w:rsid w:val="005D6822"/>
    <w:rsid w:val="005E4C12"/>
    <w:rsid w:val="00601119"/>
    <w:rsid w:val="006410B6"/>
    <w:rsid w:val="00643F81"/>
    <w:rsid w:val="00654178"/>
    <w:rsid w:val="00656E41"/>
    <w:rsid w:val="00657B11"/>
    <w:rsid w:val="0066646A"/>
    <w:rsid w:val="00685F4D"/>
    <w:rsid w:val="006A16E6"/>
    <w:rsid w:val="006B4F9A"/>
    <w:rsid w:val="006B7734"/>
    <w:rsid w:val="006E4A2A"/>
    <w:rsid w:val="006E7C61"/>
    <w:rsid w:val="007038D3"/>
    <w:rsid w:val="007068B7"/>
    <w:rsid w:val="007139AE"/>
    <w:rsid w:val="0073558C"/>
    <w:rsid w:val="007405D2"/>
    <w:rsid w:val="00750586"/>
    <w:rsid w:val="00760B44"/>
    <w:rsid w:val="00772728"/>
    <w:rsid w:val="007A14C1"/>
    <w:rsid w:val="007B69EF"/>
    <w:rsid w:val="007C65A2"/>
    <w:rsid w:val="007D179C"/>
    <w:rsid w:val="007F6642"/>
    <w:rsid w:val="008116D6"/>
    <w:rsid w:val="0081772F"/>
    <w:rsid w:val="008204C8"/>
    <w:rsid w:val="008443C3"/>
    <w:rsid w:val="008502F3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6DDF"/>
    <w:rsid w:val="00A01489"/>
    <w:rsid w:val="00A24AB8"/>
    <w:rsid w:val="00A276B3"/>
    <w:rsid w:val="00A327E3"/>
    <w:rsid w:val="00A40446"/>
    <w:rsid w:val="00A6131F"/>
    <w:rsid w:val="00A721CB"/>
    <w:rsid w:val="00A72B47"/>
    <w:rsid w:val="00A90F02"/>
    <w:rsid w:val="00AC2FBE"/>
    <w:rsid w:val="00AF41BC"/>
    <w:rsid w:val="00AF4EC4"/>
    <w:rsid w:val="00B2474F"/>
    <w:rsid w:val="00B27AB3"/>
    <w:rsid w:val="00B31B65"/>
    <w:rsid w:val="00B41397"/>
    <w:rsid w:val="00B600EF"/>
    <w:rsid w:val="00B603CD"/>
    <w:rsid w:val="00B71E0E"/>
    <w:rsid w:val="00B90D6C"/>
    <w:rsid w:val="00B978B3"/>
    <w:rsid w:val="00BD13F9"/>
    <w:rsid w:val="00BD306B"/>
    <w:rsid w:val="00BF5833"/>
    <w:rsid w:val="00C4009C"/>
    <w:rsid w:val="00C5051F"/>
    <w:rsid w:val="00C50BF3"/>
    <w:rsid w:val="00C72B43"/>
    <w:rsid w:val="00C7364B"/>
    <w:rsid w:val="00C9447A"/>
    <w:rsid w:val="00C96E55"/>
    <w:rsid w:val="00CB7074"/>
    <w:rsid w:val="00CD316F"/>
    <w:rsid w:val="00CE4E13"/>
    <w:rsid w:val="00CF4076"/>
    <w:rsid w:val="00CF7C56"/>
    <w:rsid w:val="00D11390"/>
    <w:rsid w:val="00D87D2B"/>
    <w:rsid w:val="00DA1EB0"/>
    <w:rsid w:val="00DA3F93"/>
    <w:rsid w:val="00DB052E"/>
    <w:rsid w:val="00DC6BA5"/>
    <w:rsid w:val="00DE500C"/>
    <w:rsid w:val="00E01751"/>
    <w:rsid w:val="00E160EE"/>
    <w:rsid w:val="00E37447"/>
    <w:rsid w:val="00E408C6"/>
    <w:rsid w:val="00E47A68"/>
    <w:rsid w:val="00E728DE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86817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D079E00-6F91-48C9-A78A-BF5FF02ED15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868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6817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6817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6817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6817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2020.</izvorni_sadrzaj>
    <derivirana_varijabla naziv="DomainObject.StvarniPocetakDatum_1">16. siječnja 2020.</derivirana_varijabla>
  </DomainObject.StvarniPocetakDatum>
  <DomainObject.StvarniZavrsetakDatum>
    <izvorni_sadrzaj>16. siječnja 2020.</izvorni_sadrzaj>
    <derivirana_varijabla naziv="DomainObject.StvarniZavrsetakDatum_1">16. siječnja 2020.</derivirana_varijabla>
  </DomainObject.StvarniZavrsetakDatum>
  <DomainObject.PlaniraniZavrsetakDatum>
    <izvorni_sadrzaj>16. siječnja 2020.</izvorni_sadrzaj>
    <derivirana_varijabla naziv="DomainObject.PlaniraniZavrsetakDatum_1">16. siječnja 2020.</derivirana_varijabla>
  </DomainObject.PlaniraniZavrsetakDatum>
  <DomainObject.PlaniraniPocetakDatum>
    <izvorni_sadrzaj>16. siječnja 2020.</izvorni_sadrzaj>
    <derivirana_varijabla naziv="DomainObject.PlaniraniPocetakDatum_1">16. siječnja 2020.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2020.</izvorni_sadrzaj>
    <derivirana_varijabla naziv="DomainObject.Zapisnik.DatumKreiranja_1">16.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St-156/2019-16</izvorni_sadrzaj>
    <derivirana_varijabla naziv="DomainObject.Zapisnik.Oznaka_1">St-156/2019-16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St-156/2019</izvorni_sadrzaj>
    <derivirana_varijabla naziv="DomainObject.Predmet.OznakaBroj_1">St-156/2019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PLASTIKA j.d.o.o. za proizvodnju proizvoda od plastike</izvorni_sadrzaj>
    <derivirana_varijabla naziv="DomainObject.Predmet.ProtustrankaFormated_1">  PLASTIKA j.d.o.o. za proizvodnju proizvoda od plastike</derivirana_varijabla>
  </DomainObject.Predmet.ProtustrankaFormated>
  <DomainObject.Predmet.ProtustrankaFormatedOIB>
    <izvorni_sadrzaj>  PLASTIKA j.d.o.o. za proizvodnju proizvoda od plastike, OIB 20629398138</izvorni_sadrzaj>
    <derivirana_varijabla naziv="DomainObject.Predmet.ProtustrankaFormatedOIB_1">  PLASTIKA j.d.o.o. za proizvodnju proizvoda od plastike, OIB 20629398138</derivirana_varijabla>
  </DomainObject.Predmet.ProtustrankaFormatedOIB>
  <DomainObject.Predmet.ProtustrankaFormatedWithAdress>
    <izvorni_sadrzaj> PLASTIKA j.d.o.o. za proizvodnju proizvoda od plastike, Kistanje Selo 1, 22300 Kistanje</izvorni_sadrzaj>
    <derivirana_varijabla naziv="DomainObject.Predmet.ProtustrankaFormatedWithAdress_1"> PLASTIKA j.d.o.o. za proizvodnju proizvoda od plastike, Kistanje Selo 1, 22300 Kistanje</derivirana_varijabla>
  </DomainObject.Predmet.ProtustrankaFormatedWithAdress>
  <DomainObject.Predmet.ProtustrankaFormatedWithAdressOIB>
    <izvorni_sadrzaj> PLASTIKA j.d.o.o. za proizvodnju proizvoda od plastike, OIB 20629398138, Kistanje Selo 1, 22300 Kistanje</izvorni_sadrzaj>
    <derivirana_varijabla naziv="DomainObject.Predmet.ProtustrankaFormatedWithAdressOIB_1"> PLASTIKA j.d.o.o. za proizvodnju proizvoda od plastike, OIB 20629398138, Kistanje Selo 1, 22300 Kistanje</derivirana_varijabla>
  </DomainObject.Predmet.ProtustrankaFormatedWithAdressOIB>
  <DomainObject.Predmet.ProtustrankaWithAdress>
    <izvorni_sadrzaj>PLASTIKA j.d.o.o. za proizvodnju proizvoda od plastike Kistanje Selo 1, 22300 Kistanje</izvorni_sadrzaj>
    <derivirana_varijabla naziv="DomainObject.Predmet.ProtustrankaWithAdress_1">PLASTIKA j.d.o.o. za proizvodnju proizvoda od plastike Kistanje Selo 1, 22300 Kistanje</derivirana_varijabla>
  </DomainObject.Predmet.ProtustrankaWithAdress>
  <DomainObject.Predmet.ProtustrankaWithAdressOIB>
    <izvorni_sadrzaj>PLASTIKA j.d.o.o. za proizvodnju proizvoda od plastike, OIB 20629398138, Kistanje Selo 1, 22300 Kistanje</izvorni_sadrzaj>
    <derivirana_varijabla naziv="DomainObject.Predmet.ProtustrankaWithAdressOIB_1">PLASTIKA j.d.o.o. za proizvodnju proizvoda od plastike, OIB 20629398138, Kistanje Selo 1, 22300 Kistanje</derivirana_varijabla>
  </DomainObject.Predmet.ProtustrankaWithAdressOIB>
  <DomainObject.Predmet.ProtustrankaNazivFormated>
    <izvorni_sadrzaj>PLASTIKA j.d.o.o. za proizvodnju proizvoda od plastike</izvorni_sadrzaj>
    <derivirana_varijabla naziv="DomainObject.Predmet.ProtustrankaNazivFormated_1">PLASTIKA j.d.o.o. za proizvodnju proizvoda od plastike</derivirana_varijabla>
  </DomainObject.Predmet.ProtustrankaNazivFormated>
  <DomainObject.Predmet.ProtustrankaNazivFormatedOIB>
    <izvorni_sadrzaj>PLASTIKA j.d.o.o. za proizvodnju proizvoda od plastike, OIB 20629398138</izvorni_sadrzaj>
    <derivirana_varijabla naziv="DomainObject.Predmet.ProtustrankaNazivFormatedOIB_1">PLASTIKA j.d.o.o. za proizvodnju proizvoda od plastike, OIB 20629398138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PLASTIKA j.d.o.o. za proizvodnju proizvoda od plastike</item>
    </izvorni_sadrzaj>
    <derivirana_varijabla naziv="DomainObject.Predmet.ProtuStrankaListFormated_1">
      <item>PLASTIKA j.d.o.o. za proizvodnju proizvoda od plastike</item>
    </derivirana_varijabla>
  </DomainObject.Predmet.ProtuStrankaListFormated>
  <DomainObject.Predmet.ProtuStrankaListFormatedOIB>
    <izvorni_sadrzaj>
      <item>PLASTIKA j.d.o.o. za proizvodnju proizvoda od plastike, OIB 20629398138</item>
    </izvorni_sadrzaj>
    <derivirana_varijabla naziv="DomainObject.Predmet.ProtuStrankaListFormatedOIB_1">
      <item>PLASTIKA j.d.o.o. za proizvodnju proizvoda od plastike, OIB 20629398138</item>
    </derivirana_varijabla>
  </DomainObject.Predmet.ProtuStrankaListFormatedOIB>
  <DomainObject.Predmet.ProtuStrankaListFormatedWithAdress>
    <izvorni_sadrzaj>
      <item>PLASTIKA j.d.o.o. za proizvodnju proizvoda od plastike, Kistanje Selo 1, 22300 Kistanje</item>
    </izvorni_sadrzaj>
    <derivirana_varijabla naziv="DomainObject.Predmet.ProtuStrankaListFormatedWithAdress_1">
      <item>PLASTIKA j.d.o.o. za proizvodnju proizvoda od plastike, Kistanje Selo 1, 22300 Kistanje</item>
    </derivirana_varijabla>
  </DomainObject.Predmet.ProtuStrankaListFormatedWithAdress>
  <DomainObject.Predmet.ProtuStrankaListFormatedWithAdressOIB>
    <izvorni_sadrzaj>
      <item>PLASTIKA j.d.o.o. za proizvodnju proizvoda od plastike, OIB 20629398138, Kistanje Selo 1, 22300 Kistanje</item>
    </izvorni_sadrzaj>
    <derivirana_varijabla naziv="DomainObject.Predmet.ProtuStrankaListFormatedWithAdressOIB_1">
      <item>PLASTIKA j.d.o.o. za proizvodnju proizvoda od plastike, OIB 20629398138, Kistanje Selo 1, 22300 Kistanje</item>
    </derivirana_varijabla>
  </DomainObject.Predmet.ProtuStrankaListFormatedWithAdressOIB>
  <DomainObject.Predmet.ProtuStrankaListNazivFormated>
    <izvorni_sadrzaj>
      <item>PLASTIKA j.d.o.o. za proizvodnju proizvoda od plastike</item>
    </izvorni_sadrzaj>
    <derivirana_varijabla naziv="DomainObject.Predmet.ProtuStrankaListNazivFormated_1">
      <item>PLASTIKA j.d.o.o. za proizvodnju proizvoda od plastike</item>
    </derivirana_varijabla>
  </DomainObject.Predmet.ProtuStrankaListNazivFormated>
  <DomainObject.Predmet.ProtuStrankaListNazivFormatedOIB>
    <izvorni_sadrzaj>
      <item>PLASTIKA j.d.o.o. za proizvodnju proizvoda od plastike, OIB 20629398138</item>
    </izvorni_sadrzaj>
    <derivirana_varijabla naziv="DomainObject.Predmet.ProtuStrankaListNazivFormatedOIB_1">
      <item>PLASTIKA j.d.o.o. za proizvodnju proizvoda od plastike, OIB 20629398138</item>
    </derivirana_varijabla>
  </DomainObject.Predmet.ProtuStrankaListNazivFormatedOIB>
  <DomainObject.Predmet.OstaliListFormated>
    <izvorni_sadrzaj>
      <item>Gloria Golomejić</item>
    </izvorni_sadrzaj>
    <derivirana_varijabla naziv="DomainObject.Predmet.OstaliListFormated_1">
      <item>Gloria Golomejić</item>
    </derivirana_varijabla>
  </DomainObject.Predmet.OstaliListFormated>
  <DomainObject.Predmet.OstaliListFormatedOIB>
    <izvorni_sadrzaj>
      <item>Gloria Golomejić, OIB 29048826636</item>
    </izvorni_sadrzaj>
    <derivirana_varijabla naziv="DomainObject.Predmet.OstaliListFormatedOIB_1">
      <item>Gloria Golomejić, OIB 29048826636</item>
    </derivirana_varijabla>
  </DomainObject.Predmet.OstaliListFormatedOIB>
  <DomainObject.Predmet.OstaliListFormatedWithAdress>
    <izvorni_sadrzaj>
      <item>Gloria Golomejić, Samoborska Cesta 82, 10000 Zagreb</item>
    </izvorni_sadrzaj>
    <derivirana_varijabla naziv="DomainObject.Predmet.OstaliListFormatedWithAdress_1">
      <item>Gloria Golomejić, Samoborska Cesta 82, 10000 Zagreb</item>
    </derivirana_varijabla>
  </DomainObject.Predmet.OstaliListFormatedWithAdress>
  <DomainObject.Predmet.OstaliListFormatedWithAdressOIB>
    <izvorni_sadrzaj>
      <item>Gloria Golomejić, OIB 29048826636, Samoborska Cesta 82, 10000 Zagreb</item>
    </izvorni_sadrzaj>
    <derivirana_varijabla naziv="DomainObject.Predmet.OstaliListFormatedWithAdressOIB_1">
      <item>Gloria Golomejić, OIB 29048826636, Samoborska Cesta 82, 10000 Zagreb</item>
    </derivirana_varijabla>
  </DomainObject.Predmet.OstaliListFormatedWithAdressOIB>
  <DomainObject.Predmet.OstaliListNazivFormated>
    <izvorni_sadrzaj>
      <item>Gloria Golomejić</item>
    </izvorni_sadrzaj>
    <derivirana_varijabla naziv="DomainObject.Predmet.OstaliListNazivFormated_1">
      <item>Gloria Golomejić</item>
    </derivirana_varijabla>
  </DomainObject.Predmet.OstaliListNazivFormated>
  <DomainObject.Predmet.OstaliListNazivFormatedOIB>
    <izvorni_sadrzaj>
      <item>Gloria Golomejić, OIB 29048826636</item>
    </izvorni_sadrzaj>
    <derivirana_varijabla naziv="DomainObject.Predmet.OstaliListNazivFormatedOIB_1">
      <item>Gloria Golomejić, OIB 29048826636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siječnja 2020.</izvorni_sadrzaj>
    <derivirana_varijabla naziv="DomainObject.Datum_1">16. siječnja 2020.</derivirana_varijabla>
  </DomainObject.Datum>
  <DomainObject.PoslovniBrojDokumenta>
    <izvorni_sadrzaj>St-156/2019-16</izvorni_sadrzaj>
    <derivirana_varijabla naziv="DomainObject.PoslovniBrojDokumenta_1">St-156/2019-16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PLASTIKA j.d.o.o. za proizvodnju proizvoda od plastike</izvorni_sadrzaj>
    <derivirana_varijabla naziv="DomainObject.Predmet.ProtustrankaIDrugi_1">PLASTIKA j.d.o.o. za proizvodnju proizvoda od plastike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PLASTIKA j.d.o.o. za proizvodnju proizvoda od plastike, OIB 20629398138, Kistanje Selo 1, 22300 Kistanje</izvorni_sadrzaj>
    <derivirana_varijabla naziv="DomainObject.Predmet.ProtustrankaIDrugiAdressOIB_1">PLASTIKA j.d.o.o. za proizvodnju proizvoda od plastike, OIB 20629398138, Kistanje Selo 1,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PLASTIKA j.d.o.o. za proizvodnju proizvoda od plastike</item>
      <item>Gloria Golomejić</item>
    </izvorni_sadrzaj>
    <derivirana_varijabla naziv="DomainObject.Predmet.SudioniciListNaziv_1">
      <item>FINA - Podružnica Šibenik</item>
      <item>PLASTIKA j.d.o.o. za proizvodnju proizvoda od plastike</item>
      <item>Gloria Golomejić</item>
    </derivirana_varijabla>
  </DomainObject.Predmet.SudioniciListNaziv>
  <DomainObject.Predmet.SudioniciListAdressOIB>
    <izvorni_sadrzaj>
      <item>FINA - Podružnica Šibenik, OIB 85821130368, Perivoj L. Marune 1,22000 Šibenik</item>
      <item>PLASTIKA j.d.o.o. za proizvodnju proizvoda od plastike, OIB 20629398138, Kistanje Selo 1,22300 Kistanje</item>
      <item>Gloria Golomejić, OIB 29048826636, Samoborska Cesta 82,10000 Zagreb</item>
    </izvorni_sadrzaj>
    <derivirana_varijabla naziv="DomainObject.Predmet.SudioniciListAdressOIB_1">
      <item>FINA - Podružnica Šibenik, OIB 85821130368, Perivoj L. Marune 1,22000 Šibenik</item>
      <item>PLASTIKA j.d.o.o. za proizvodnju proizvoda od plastike, OIB 20629398138, Kistanje Selo 1,22300 Kistanje</item>
      <item>Gloria Golomejić, OIB 29048826636, Samoborska Cesta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20629398138</item>
      <item>, OIB 29048826636</item>
    </izvorni_sadrzaj>
    <derivirana_varijabla naziv="DomainObject.Predmet.SudioniciListNazivOIB_1">
      <item>, OIB 85821130368</item>
      <item>, OIB 20629398138</item>
      <item>, OIB 29048826636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travnja 2019.</izvorni_sadrzaj>
    <derivirana_varijabla naziv="DomainObject.Predmet.DatumPocetkaProcesa_1">17.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E57D7-08C7-4EA4-90BA-BBB7CBA0548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157</properties:Words>
  <properties:Characters>855</properties:Characters>
  <properties:Lines>40</properties:Lines>
  <properties:Paragraphs>19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2020-01-15T14:15:00Z</dcterms:created>
  <dc:creator>wsadmin</dc:creator>
  <cp:lastModifiedBy>Ardena Bajlo</cp:lastModifiedBy>
  <cp:lastPrinted>2019-06-04T08:27:00Z</cp:lastPrinted>
  <dcterms:modified xmlns:xsi="http://www.w3.org/2001/XMLSchema-instance" xsi:type="dcterms:W3CDTF">2020-01-16T13:24:00Z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St-156/2019-16 / Zapisnik - Izvještajno ročište (1St-156-19 -  - IZVJEŠTAJNO ROČIŠTE - 16.1.20.docx)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